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5BF6B" w14:textId="77777777" w:rsidR="00B567AD" w:rsidRDefault="00B567AD" w:rsidP="00B567A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WHYTBY</w:t>
      </w:r>
      <w:r>
        <w:rPr>
          <w:rFonts w:cs="Times New Roman"/>
          <w:szCs w:val="24"/>
          <w:lang w:val="en-GB"/>
        </w:rPr>
        <w:t xml:space="preserve"> 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fl.1472)</w:t>
      </w:r>
    </w:p>
    <w:p w14:paraId="1AFD2964" w14:textId="77777777" w:rsidR="00B567AD" w:rsidRDefault="00B567AD" w:rsidP="00B567AD">
      <w:pPr>
        <w:pStyle w:val="NoSpacing"/>
        <w:jc w:val="both"/>
        <w:rPr>
          <w:rFonts w:cs="Times New Roman"/>
          <w:szCs w:val="24"/>
          <w:lang w:val="en-GB"/>
        </w:rPr>
      </w:pPr>
    </w:p>
    <w:p w14:paraId="7D2999AC" w14:textId="77777777" w:rsidR="00B567AD" w:rsidRDefault="00B567AD" w:rsidP="00B567AD">
      <w:pPr>
        <w:pStyle w:val="NoSpacing"/>
        <w:jc w:val="both"/>
        <w:rPr>
          <w:rFonts w:cs="Times New Roman"/>
          <w:szCs w:val="24"/>
          <w:lang w:val="en-GB"/>
        </w:rPr>
      </w:pPr>
    </w:p>
    <w:p w14:paraId="3FF94C1A" w14:textId="77777777" w:rsidR="00B567AD" w:rsidRDefault="00B567AD" w:rsidP="00B567A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1472</w:t>
      </w:r>
      <w:r>
        <w:rPr>
          <w:rFonts w:cs="Times New Roman"/>
          <w:szCs w:val="24"/>
          <w:lang w:val="en-GB"/>
        </w:rPr>
        <w:tab/>
        <w:t xml:space="preserve">He made a plaint of debt against William </w:t>
      </w:r>
      <w:proofErr w:type="spellStart"/>
      <w:r>
        <w:rPr>
          <w:rFonts w:cs="Times New Roman"/>
          <w:szCs w:val="24"/>
          <w:lang w:val="en-GB"/>
        </w:rPr>
        <w:t>Ketyll</w:t>
      </w:r>
      <w:proofErr w:type="spellEnd"/>
      <w:r>
        <w:rPr>
          <w:rFonts w:cs="Times New Roman"/>
          <w:szCs w:val="24"/>
          <w:lang w:val="en-GB"/>
        </w:rPr>
        <w:t xml:space="preserve"> of Colchester(q.v.), Peter</w:t>
      </w:r>
    </w:p>
    <w:p w14:paraId="59E95B95" w14:textId="77777777" w:rsidR="00B567AD" w:rsidRDefault="00B567AD" w:rsidP="00B567A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proofErr w:type="spellStart"/>
      <w:r>
        <w:rPr>
          <w:rFonts w:cs="Times New Roman"/>
          <w:szCs w:val="24"/>
          <w:lang w:val="en-GB"/>
        </w:rPr>
        <w:t>Crondel</w:t>
      </w:r>
      <w:proofErr w:type="spellEnd"/>
      <w:r>
        <w:rPr>
          <w:rFonts w:cs="Times New Roman"/>
          <w:szCs w:val="24"/>
          <w:lang w:val="en-GB"/>
        </w:rPr>
        <w:t xml:space="preserve"> of Colchester(q.v.) and John </w:t>
      </w:r>
      <w:proofErr w:type="spellStart"/>
      <w:r>
        <w:rPr>
          <w:rFonts w:cs="Times New Roman"/>
          <w:szCs w:val="24"/>
          <w:lang w:val="en-GB"/>
        </w:rPr>
        <w:t>Dykke</w:t>
      </w:r>
      <w:proofErr w:type="spellEnd"/>
      <w:r>
        <w:rPr>
          <w:rFonts w:cs="Times New Roman"/>
          <w:szCs w:val="24"/>
          <w:lang w:val="en-GB"/>
        </w:rPr>
        <w:t xml:space="preserve"> of Manningtree(q.v.).</w:t>
      </w:r>
    </w:p>
    <w:p w14:paraId="686B50AC" w14:textId="77777777" w:rsidR="00B567AD" w:rsidRDefault="00B567AD" w:rsidP="00B567A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(</w:t>
      </w:r>
      <w:r>
        <w:t xml:space="preserve">  </w:t>
      </w:r>
      <w:hyperlink r:id="rId6" w:history="1">
        <w:r w:rsidRPr="009D63F7">
          <w:rPr>
            <w:rStyle w:val="Hyperlink"/>
          </w:rPr>
          <w:t>https://waalt.uh.edu/index.php/CP40/841</w:t>
        </w:r>
      </w:hyperlink>
      <w:r>
        <w:t xml:space="preserve"> )</w:t>
      </w:r>
    </w:p>
    <w:p w14:paraId="7802C5C0" w14:textId="77777777" w:rsidR="00B567AD" w:rsidRDefault="00B567AD" w:rsidP="00B567AD">
      <w:pPr>
        <w:pStyle w:val="NoSpacing"/>
        <w:jc w:val="both"/>
        <w:rPr>
          <w:rFonts w:cs="Times New Roman"/>
          <w:szCs w:val="24"/>
          <w:lang w:val="en-GB"/>
        </w:rPr>
      </w:pPr>
    </w:p>
    <w:p w14:paraId="1D694CD7" w14:textId="77777777" w:rsidR="00B567AD" w:rsidRDefault="00B567AD" w:rsidP="00B567AD">
      <w:pPr>
        <w:pStyle w:val="NoSpacing"/>
        <w:jc w:val="both"/>
        <w:rPr>
          <w:rFonts w:cs="Times New Roman"/>
          <w:szCs w:val="24"/>
          <w:lang w:val="en-GB"/>
        </w:rPr>
      </w:pPr>
    </w:p>
    <w:p w14:paraId="6BB591C5" w14:textId="77777777" w:rsidR="00B567AD" w:rsidRDefault="00B567AD" w:rsidP="00B567A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16 January 2024</w:t>
      </w:r>
    </w:p>
    <w:p w14:paraId="4913AB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7DACF" w14:textId="77777777" w:rsidR="00B567AD" w:rsidRDefault="00B567AD" w:rsidP="009139A6">
      <w:r>
        <w:separator/>
      </w:r>
    </w:p>
  </w:endnote>
  <w:endnote w:type="continuationSeparator" w:id="0">
    <w:p w14:paraId="4FD1837A" w14:textId="77777777" w:rsidR="00B567AD" w:rsidRDefault="00B567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ABB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59F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FB1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F1A89" w14:textId="77777777" w:rsidR="00B567AD" w:rsidRDefault="00B567AD" w:rsidP="009139A6">
      <w:r>
        <w:separator/>
      </w:r>
    </w:p>
  </w:footnote>
  <w:footnote w:type="continuationSeparator" w:id="0">
    <w:p w14:paraId="335F9B28" w14:textId="77777777" w:rsidR="00B567AD" w:rsidRDefault="00B567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D8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A9F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4D9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7A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67AD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70B1C"/>
  <w15:chartTrackingRefBased/>
  <w15:docId w15:val="{3FBA5D70-A4CF-4650-9D6F-D3CB3E606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567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4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2024-01-24T21:22:00Z</dcterms:created>
  <dcterms:modified xsi:type="dcterms:W3CDTF">2024-01-24T21:23:00Z</dcterms:modified>
</cp:coreProperties>
</file>